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6EE" w:rsidRPr="00D4277D" w:rsidRDefault="00D076EE" w:rsidP="000911B3">
      <w:pPr>
        <w:spacing w:line="240" w:lineRule="auto"/>
        <w:ind w:firstLineChars="0" w:firstLine="0"/>
        <w:rPr>
          <w:rFonts w:ascii="宋体" w:cs="Times New Roman"/>
          <w:sz w:val="32"/>
          <w:szCs w:val="32"/>
        </w:rPr>
      </w:pPr>
      <w:r w:rsidRPr="00D4277D">
        <w:rPr>
          <w:rFonts w:ascii="宋体" w:hAnsi="宋体" w:cs="宋体" w:hint="eastAsia"/>
          <w:sz w:val="32"/>
          <w:szCs w:val="32"/>
        </w:rPr>
        <w:t>附</w:t>
      </w:r>
      <w:r>
        <w:rPr>
          <w:rFonts w:ascii="宋体" w:hAnsi="宋体" w:cs="宋体" w:hint="eastAsia"/>
          <w:sz w:val="32"/>
          <w:szCs w:val="32"/>
        </w:rPr>
        <w:t>件</w:t>
      </w:r>
      <w:r w:rsidRPr="00D4277D">
        <w:rPr>
          <w:rFonts w:ascii="宋体" w:hAnsi="宋体" w:cs="宋体"/>
          <w:sz w:val="32"/>
          <w:szCs w:val="32"/>
        </w:rPr>
        <w:t>1</w:t>
      </w:r>
    </w:p>
    <w:p w:rsidR="00D076EE" w:rsidRPr="00D4277D" w:rsidRDefault="00D076EE" w:rsidP="00C71440">
      <w:pPr>
        <w:spacing w:line="240" w:lineRule="auto"/>
        <w:ind w:firstLineChars="0" w:firstLine="0"/>
        <w:jc w:val="center"/>
        <w:rPr>
          <w:rFonts w:ascii="宋体" w:cs="Times New Roman"/>
          <w:b/>
          <w:bCs/>
          <w:sz w:val="32"/>
          <w:szCs w:val="32"/>
        </w:rPr>
      </w:pPr>
      <w:r w:rsidRPr="00D4277D">
        <w:rPr>
          <w:rFonts w:ascii="宋体" w:hAnsi="宋体" w:cs="宋体" w:hint="eastAsia"/>
          <w:b/>
          <w:bCs/>
          <w:sz w:val="32"/>
          <w:szCs w:val="32"/>
        </w:rPr>
        <w:t>基层党委（党工委、党总支）抓党建工作责任制民主测评表</w:t>
      </w:r>
    </w:p>
    <w:p w:rsidR="00D076EE" w:rsidRPr="00D4277D" w:rsidRDefault="00D076EE" w:rsidP="00C71440">
      <w:pPr>
        <w:ind w:firstLineChars="100" w:firstLine="31680"/>
        <w:rPr>
          <w:rFonts w:ascii="宋体" w:cs="Times New Roman"/>
          <w:sz w:val="32"/>
          <w:szCs w:val="32"/>
        </w:rPr>
      </w:pPr>
      <w:r w:rsidRPr="00D4277D">
        <w:rPr>
          <w:rFonts w:ascii="宋体" w:hAnsi="宋体" w:cs="宋体" w:hint="eastAsia"/>
          <w:sz w:val="32"/>
          <w:szCs w:val="32"/>
        </w:rPr>
        <w:t>单</w:t>
      </w:r>
      <w:r w:rsidRPr="00D4277D">
        <w:rPr>
          <w:rFonts w:ascii="宋体" w:hAnsi="宋体" w:cs="宋体"/>
          <w:sz w:val="32"/>
          <w:szCs w:val="32"/>
        </w:rPr>
        <w:t xml:space="preserve">  </w:t>
      </w:r>
      <w:r w:rsidRPr="00D4277D">
        <w:rPr>
          <w:rFonts w:ascii="宋体" w:hAnsi="宋体" w:cs="宋体" w:hint="eastAsia"/>
          <w:sz w:val="32"/>
          <w:szCs w:val="32"/>
        </w:rPr>
        <w:t>位：</w:t>
      </w:r>
      <w:r w:rsidRPr="00D4277D">
        <w:rPr>
          <w:rFonts w:ascii="宋体" w:hAnsi="宋体" w:cs="宋体"/>
          <w:sz w:val="32"/>
          <w:szCs w:val="32"/>
        </w:rPr>
        <w:t>________________________</w:t>
      </w:r>
    </w:p>
    <w:tbl>
      <w:tblPr>
        <w:tblW w:w="0" w:type="auto"/>
        <w:jc w:val="center"/>
        <w:tblLayout w:type="fixed"/>
        <w:tblLook w:val="0000"/>
      </w:tblPr>
      <w:tblGrid>
        <w:gridCol w:w="1132"/>
        <w:gridCol w:w="1132"/>
        <w:gridCol w:w="1133"/>
        <w:gridCol w:w="1133"/>
        <w:gridCol w:w="1392"/>
        <w:gridCol w:w="991"/>
        <w:gridCol w:w="1134"/>
        <w:gridCol w:w="1013"/>
      </w:tblGrid>
      <w:tr w:rsidR="00D076EE" w:rsidRPr="00D4277D">
        <w:trPr>
          <w:trHeight w:val="795"/>
          <w:jc w:val="center"/>
        </w:trPr>
        <w:tc>
          <w:tcPr>
            <w:tcW w:w="9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6EE" w:rsidRPr="00D4277D" w:rsidRDefault="00D076EE" w:rsidP="00E1465D">
            <w:pPr>
              <w:spacing w:line="480" w:lineRule="exact"/>
              <w:ind w:firstLineChars="0" w:firstLine="0"/>
              <w:rPr>
                <w:rFonts w:ascii="宋体" w:cs="Times New Roman"/>
                <w:b/>
                <w:bCs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  <w:t>1.</w:t>
            </w:r>
            <w:r w:rsidRPr="00D4277D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您对党委（党工委、党总支）抓党建工作责任制的总体评价</w:t>
            </w:r>
          </w:p>
        </w:tc>
      </w:tr>
      <w:tr w:rsidR="00D076EE" w:rsidRPr="00D4277D">
        <w:trPr>
          <w:trHeight w:val="690"/>
          <w:jc w:val="center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6EE" w:rsidRPr="00D4277D" w:rsidRDefault="00D076EE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>好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6EE" w:rsidRPr="00D4277D" w:rsidRDefault="00D076EE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6EE" w:rsidRPr="00D4277D" w:rsidRDefault="00D076EE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>较好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6EE" w:rsidRPr="00D4277D" w:rsidRDefault="00D076EE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6EE" w:rsidRPr="00D4277D" w:rsidRDefault="00D076EE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>一般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6EE" w:rsidRPr="00D4277D" w:rsidRDefault="00D076EE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6EE" w:rsidRPr="00D4277D" w:rsidRDefault="00D076EE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>差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6EE" w:rsidRPr="00D4277D" w:rsidRDefault="00D076EE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</w:tr>
      <w:tr w:rsidR="00D076EE" w:rsidRPr="00D4277D">
        <w:trPr>
          <w:trHeight w:val="690"/>
          <w:jc w:val="center"/>
        </w:trPr>
        <w:tc>
          <w:tcPr>
            <w:tcW w:w="906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6EE" w:rsidRPr="00D4277D" w:rsidRDefault="00D076EE" w:rsidP="00E1465D">
            <w:pPr>
              <w:spacing w:line="480" w:lineRule="exact"/>
              <w:ind w:firstLineChars="0" w:firstLine="0"/>
              <w:rPr>
                <w:rFonts w:ascii="宋体" w:cs="Times New Roman"/>
                <w:b/>
                <w:bCs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  <w:t>2</w:t>
            </w:r>
            <w:r w:rsidRPr="00D4277D">
              <w:rPr>
                <w:rFonts w:ascii="宋体" w:cs="宋体"/>
                <w:b/>
                <w:bCs/>
                <w:kern w:val="0"/>
                <w:sz w:val="32"/>
                <w:szCs w:val="32"/>
              </w:rPr>
              <w:t>.</w:t>
            </w:r>
            <w:r w:rsidRPr="00D4277D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您对党委（党工委、党总支）开展党建创新工作的评价</w:t>
            </w:r>
          </w:p>
        </w:tc>
      </w:tr>
      <w:tr w:rsidR="00D076EE" w:rsidRPr="00D4277D">
        <w:trPr>
          <w:trHeight w:val="690"/>
          <w:jc w:val="center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6EE" w:rsidRPr="00D4277D" w:rsidRDefault="00D076EE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>好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6EE" w:rsidRPr="00D4277D" w:rsidRDefault="00D076EE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6EE" w:rsidRPr="00D4277D" w:rsidRDefault="00D076EE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>较好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6EE" w:rsidRPr="00D4277D" w:rsidRDefault="00D076EE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6EE" w:rsidRPr="00D4277D" w:rsidRDefault="00D076EE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>一般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6EE" w:rsidRPr="00D4277D" w:rsidRDefault="00D076EE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6EE" w:rsidRPr="00D4277D" w:rsidRDefault="00D076EE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>差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6EE" w:rsidRPr="00D4277D" w:rsidRDefault="00D076EE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</w:tr>
      <w:tr w:rsidR="00D076EE" w:rsidRPr="00D4277D">
        <w:trPr>
          <w:trHeight w:val="690"/>
          <w:jc w:val="center"/>
        </w:trPr>
        <w:tc>
          <w:tcPr>
            <w:tcW w:w="906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6EE" w:rsidRPr="00D4277D" w:rsidRDefault="00D076EE" w:rsidP="00E1465D">
            <w:pPr>
              <w:spacing w:line="480" w:lineRule="exact"/>
              <w:ind w:firstLineChars="0" w:firstLine="0"/>
              <w:rPr>
                <w:rFonts w:ascii="宋体" w:cs="Times New Roman"/>
                <w:b/>
                <w:bCs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  <w:t>3</w:t>
            </w:r>
            <w:r w:rsidRPr="00D4277D">
              <w:rPr>
                <w:rFonts w:ascii="宋体" w:cs="宋体"/>
                <w:b/>
                <w:bCs/>
                <w:kern w:val="0"/>
                <w:sz w:val="32"/>
                <w:szCs w:val="32"/>
              </w:rPr>
              <w:t>.</w:t>
            </w:r>
            <w:r w:rsidRPr="00D4277D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您对党委（党工委、党总支）落实党风廉政建设责任的评价</w:t>
            </w:r>
          </w:p>
        </w:tc>
      </w:tr>
      <w:tr w:rsidR="00D076EE" w:rsidRPr="00D4277D">
        <w:trPr>
          <w:trHeight w:val="690"/>
          <w:jc w:val="center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6EE" w:rsidRPr="00D4277D" w:rsidRDefault="00D076EE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>好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6EE" w:rsidRPr="00D4277D" w:rsidRDefault="00D076EE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6EE" w:rsidRPr="00D4277D" w:rsidRDefault="00D076EE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>较好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6EE" w:rsidRPr="00D4277D" w:rsidRDefault="00D076EE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6EE" w:rsidRPr="00D4277D" w:rsidRDefault="00D076EE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>一般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6EE" w:rsidRPr="00D4277D" w:rsidRDefault="00D076EE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6EE" w:rsidRPr="00D4277D" w:rsidRDefault="00D076EE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>差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6EE" w:rsidRPr="00D4277D" w:rsidRDefault="00D076EE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</w:tr>
      <w:tr w:rsidR="00D076EE" w:rsidRPr="00D4277D">
        <w:trPr>
          <w:trHeight w:val="990"/>
          <w:jc w:val="center"/>
        </w:trPr>
        <w:tc>
          <w:tcPr>
            <w:tcW w:w="9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6EE" w:rsidRPr="00D4277D" w:rsidRDefault="00D076EE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  <w:t>4</w:t>
            </w:r>
            <w:r w:rsidRPr="00D4277D">
              <w:rPr>
                <w:rFonts w:ascii="宋体" w:cs="宋体"/>
                <w:b/>
                <w:bCs/>
                <w:kern w:val="0"/>
                <w:sz w:val="32"/>
                <w:szCs w:val="32"/>
              </w:rPr>
              <w:t>.</w:t>
            </w:r>
            <w:r w:rsidRPr="00D4277D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您认为党委（党工委、党总支）抓党建工作存在的突出问题是什么？有何意见和建议？</w:t>
            </w:r>
          </w:p>
        </w:tc>
      </w:tr>
      <w:tr w:rsidR="00D076EE" w:rsidRPr="00D4277D">
        <w:trPr>
          <w:trHeight w:val="5448"/>
          <w:jc w:val="center"/>
        </w:trPr>
        <w:tc>
          <w:tcPr>
            <w:tcW w:w="9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076EE" w:rsidRPr="00D4277D" w:rsidRDefault="00D076EE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</w:rPr>
            </w:pPr>
            <w:r w:rsidRPr="00D4277D">
              <w:rPr>
                <w:rFonts w:ascii="宋体" w:hAnsi="宋体" w:cs="宋体" w:hint="eastAsia"/>
                <w:kern w:val="0"/>
              </w:rPr>
              <w:t>（若此处写不下，可写在背面或另附页）</w:t>
            </w:r>
          </w:p>
        </w:tc>
      </w:tr>
    </w:tbl>
    <w:p w:rsidR="00D076EE" w:rsidRPr="00C71440" w:rsidRDefault="00D076EE" w:rsidP="00D076EE">
      <w:pPr>
        <w:ind w:firstLine="31680"/>
        <w:rPr>
          <w:rFonts w:ascii="宋体" w:cs="Times New Roman"/>
          <w:sz w:val="32"/>
          <w:szCs w:val="32"/>
        </w:rPr>
      </w:pPr>
    </w:p>
    <w:sectPr w:rsidR="00D076EE" w:rsidRPr="00C71440" w:rsidSect="00D4277D">
      <w:headerReference w:type="default" r:id="rId6"/>
      <w:footerReference w:type="default" r:id="rId7"/>
      <w:pgSz w:w="11906" w:h="16838"/>
      <w:pgMar w:top="1531" w:right="1531" w:bottom="153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6EE" w:rsidRDefault="00D076EE" w:rsidP="00A00301">
      <w:pPr>
        <w:spacing w:after="0" w:line="240" w:lineRule="auto"/>
        <w:ind w:firstLine="31680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076EE" w:rsidRDefault="00D076EE" w:rsidP="00A00301">
      <w:pPr>
        <w:spacing w:after="0" w:line="240" w:lineRule="auto"/>
        <w:ind w:firstLine="31680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6EE" w:rsidRDefault="00D076EE" w:rsidP="00A00301">
    <w:pPr>
      <w:pStyle w:val="Footer"/>
      <w:ind w:firstLine="3168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6EE" w:rsidRDefault="00D076EE" w:rsidP="00A00301">
      <w:pPr>
        <w:spacing w:after="0" w:line="240" w:lineRule="auto"/>
        <w:ind w:firstLine="31680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076EE" w:rsidRDefault="00D076EE" w:rsidP="00A00301">
      <w:pPr>
        <w:spacing w:after="0" w:line="240" w:lineRule="auto"/>
        <w:ind w:firstLine="31680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6EE" w:rsidRDefault="00D076EE" w:rsidP="00A00301">
    <w:pPr>
      <w:pStyle w:val="Header"/>
      <w:pBdr>
        <w:bottom w:val="none" w:sz="0" w:space="0" w:color="auto"/>
      </w:pBdr>
      <w:ind w:firstLine="31680"/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11B3"/>
    <w:rsid w:val="000911B3"/>
    <w:rsid w:val="000D7D27"/>
    <w:rsid w:val="0016612E"/>
    <w:rsid w:val="00340AF1"/>
    <w:rsid w:val="00440CE0"/>
    <w:rsid w:val="00756466"/>
    <w:rsid w:val="007F6A9F"/>
    <w:rsid w:val="00827467"/>
    <w:rsid w:val="008C59B7"/>
    <w:rsid w:val="00A00301"/>
    <w:rsid w:val="00AD5CDC"/>
    <w:rsid w:val="00C71440"/>
    <w:rsid w:val="00D076EE"/>
    <w:rsid w:val="00D111FA"/>
    <w:rsid w:val="00D4277D"/>
    <w:rsid w:val="00D606D2"/>
    <w:rsid w:val="00E14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1B3"/>
    <w:pPr>
      <w:spacing w:after="160" w:line="259" w:lineRule="auto"/>
      <w:ind w:firstLineChars="200" w:firstLine="200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911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911B3"/>
    <w:rPr>
      <w:rFonts w:ascii="Calibri" w:eastAsia="宋体" w:hAnsi="Calibri" w:cs="Calibri"/>
      <w:sz w:val="18"/>
      <w:szCs w:val="18"/>
    </w:rPr>
  </w:style>
  <w:style w:type="paragraph" w:styleId="Footer">
    <w:name w:val="footer"/>
    <w:basedOn w:val="Normal"/>
    <w:link w:val="FooterChar"/>
    <w:uiPriority w:val="99"/>
    <w:rsid w:val="000911B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911B3"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134</Words>
  <Characters>135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2237</dc:creator>
  <cp:keywords/>
  <dc:description/>
  <cp:lastModifiedBy>5343</cp:lastModifiedBy>
  <cp:revision>4</cp:revision>
  <dcterms:created xsi:type="dcterms:W3CDTF">2017-03-08T01:13:00Z</dcterms:created>
  <dcterms:modified xsi:type="dcterms:W3CDTF">2017-03-08T11:28:00Z</dcterms:modified>
</cp:coreProperties>
</file>